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94CCF" w14:textId="77777777" w:rsidR="00280441" w:rsidRPr="00280441" w:rsidRDefault="00280441" w:rsidP="00280441">
      <w:pPr>
        <w:pStyle w:val="Heading1"/>
      </w:pPr>
      <w:r w:rsidRPr="00280441">
        <w:t>Bidder Information Form</w:t>
      </w:r>
    </w:p>
    <w:p w14:paraId="53149078" w14:textId="614C8DF6" w:rsidR="00280441" w:rsidRDefault="00280441" w:rsidP="00D1785A">
      <w:pPr>
        <w:spacing w:before="0" w:after="0" w:line="283" w:lineRule="auto"/>
        <w:ind w:left="1440" w:hanging="1440"/>
      </w:pPr>
      <w:r>
        <w:t xml:space="preserve">Tender For: </w:t>
      </w:r>
      <w:r>
        <w:tab/>
      </w:r>
      <w:r>
        <w:tab/>
      </w:r>
      <w:r w:rsidR="00507B4B" w:rsidRPr="00507B4B">
        <w:t xml:space="preserve">Framework </w:t>
      </w:r>
      <w:r w:rsidR="00E245AA">
        <w:t>for the Supply &amp; Delivery</w:t>
      </w:r>
      <w:r w:rsidR="00507B4B" w:rsidRPr="00507B4B">
        <w:t xml:space="preserve"> of High Temperature Ovens, Aftersales &amp; </w:t>
      </w:r>
      <w:bookmarkStart w:id="0" w:name="_GoBack"/>
      <w:bookmarkEnd w:id="0"/>
      <w:r w:rsidR="00507B4B" w:rsidRPr="00507B4B">
        <w:t>Maintenance</w:t>
      </w:r>
    </w:p>
    <w:p w14:paraId="56F71B64" w14:textId="22942523" w:rsidR="00E432B2" w:rsidRDefault="00280441" w:rsidP="00280441">
      <w:pPr>
        <w:spacing w:before="0" w:after="0" w:line="283" w:lineRule="auto"/>
      </w:pPr>
      <w:r>
        <w:t xml:space="preserve">Tender Ref number: </w:t>
      </w:r>
      <w:r>
        <w:tab/>
      </w:r>
      <w:r w:rsidR="00507B4B">
        <w:t>1924</w:t>
      </w:r>
    </w:p>
    <w:p w14:paraId="60E2B653" w14:textId="77777777"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14:paraId="6558CC05"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747976AD"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72CAB398"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6B93AD43"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A97DB1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4EBDFF0A"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69EE071C" w14:textId="77777777" w:rsidR="00280441" w:rsidRPr="000F7420" w:rsidRDefault="00280441" w:rsidP="00280441">
            <w:pPr>
              <w:spacing w:before="0" w:after="0" w:line="240" w:lineRule="auto"/>
              <w:jc w:val="both"/>
              <w:rPr>
                <w:color w:val="auto"/>
                <w:szCs w:val="19"/>
              </w:rPr>
            </w:pPr>
          </w:p>
        </w:tc>
      </w:tr>
      <w:tr w:rsidR="00280441" w:rsidRPr="000F7420" w14:paraId="2D0E72C1"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B6AD95B"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14:paraId="6D212ED4" w14:textId="77777777" w:rsidR="00280441" w:rsidRPr="000F7420" w:rsidRDefault="00280441" w:rsidP="00280441">
            <w:pPr>
              <w:spacing w:before="0" w:after="0" w:line="240" w:lineRule="auto"/>
              <w:rPr>
                <w:color w:val="auto"/>
                <w:szCs w:val="19"/>
              </w:rPr>
            </w:pPr>
          </w:p>
        </w:tc>
      </w:tr>
      <w:tr w:rsidR="00280441" w:rsidRPr="000F7420" w14:paraId="37164513"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5513C8"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40E4A5F0" w14:textId="77777777" w:rsidR="00280441" w:rsidRPr="000F7420" w:rsidRDefault="00280441" w:rsidP="00280441">
            <w:pPr>
              <w:spacing w:before="0" w:after="0" w:line="360" w:lineRule="auto"/>
              <w:jc w:val="right"/>
              <w:rPr>
                <w:b/>
                <w:color w:val="005190"/>
                <w:szCs w:val="19"/>
              </w:rPr>
            </w:pPr>
          </w:p>
          <w:p w14:paraId="1EBED091" w14:textId="77777777" w:rsidR="00280441" w:rsidRPr="000F7420" w:rsidRDefault="00280441" w:rsidP="00280441">
            <w:pPr>
              <w:spacing w:before="0" w:after="0" w:line="360" w:lineRule="auto"/>
              <w:jc w:val="right"/>
              <w:rPr>
                <w:b/>
                <w:color w:val="005190"/>
                <w:szCs w:val="19"/>
              </w:rPr>
            </w:pPr>
          </w:p>
          <w:p w14:paraId="1953FF2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466F4E29" w14:textId="77777777" w:rsidR="00280441" w:rsidRPr="000F7420" w:rsidRDefault="00280441" w:rsidP="00280441">
            <w:pPr>
              <w:spacing w:before="0" w:after="0" w:line="240" w:lineRule="auto"/>
              <w:rPr>
                <w:color w:val="auto"/>
                <w:szCs w:val="19"/>
              </w:rPr>
            </w:pPr>
          </w:p>
        </w:tc>
      </w:tr>
      <w:tr w:rsidR="00280441" w:rsidRPr="000F7420" w14:paraId="41D74C23"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C64BCF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6FB36D55"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517648E5" w14:textId="77777777" w:rsidR="00280441" w:rsidRPr="000F7420" w:rsidRDefault="00280441" w:rsidP="00280441">
            <w:pPr>
              <w:spacing w:before="0" w:after="0" w:line="240" w:lineRule="auto"/>
              <w:jc w:val="both"/>
              <w:rPr>
                <w:color w:val="auto"/>
                <w:szCs w:val="19"/>
              </w:rPr>
            </w:pPr>
          </w:p>
        </w:tc>
      </w:tr>
      <w:tr w:rsidR="00280441" w:rsidRPr="000F7420" w14:paraId="786B482C"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B90B779"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79DB9836"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46992FC8"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6BCCA3A"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53A6F1DB"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3404FE6D"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DCAE198"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6B3D9188" w14:textId="77777777" w:rsidR="00280441" w:rsidRPr="000F7420" w:rsidRDefault="00280441" w:rsidP="00280441">
            <w:pPr>
              <w:spacing w:before="0" w:after="0" w:line="240" w:lineRule="auto"/>
              <w:jc w:val="both"/>
              <w:rPr>
                <w:color w:val="auto"/>
                <w:szCs w:val="19"/>
              </w:rPr>
            </w:pPr>
          </w:p>
        </w:tc>
      </w:tr>
      <w:tr w:rsidR="00280441" w:rsidRPr="000F7420" w14:paraId="4E6C988E"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EA1645A" w14:textId="77777777" w:rsidR="00280441" w:rsidRPr="000F7420" w:rsidRDefault="00280441" w:rsidP="00280441">
            <w:pPr>
              <w:spacing w:before="0" w:after="0" w:line="360" w:lineRule="auto"/>
              <w:jc w:val="right"/>
              <w:rPr>
                <w:b/>
                <w:color w:val="005190"/>
                <w:szCs w:val="19"/>
              </w:rPr>
            </w:pPr>
            <w:r w:rsidRPr="000F7420">
              <w:rPr>
                <w:b/>
                <w:color w:val="005190"/>
                <w:szCs w:val="19"/>
              </w:rPr>
              <w:t>Address :</w:t>
            </w:r>
          </w:p>
          <w:p w14:paraId="5093B8D8"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4E2722BD" w14:textId="77777777" w:rsidR="00280441" w:rsidRPr="000F7420" w:rsidRDefault="00280441" w:rsidP="00280441">
            <w:pPr>
              <w:spacing w:before="0" w:after="0" w:line="240" w:lineRule="auto"/>
              <w:rPr>
                <w:color w:val="auto"/>
                <w:szCs w:val="19"/>
              </w:rPr>
            </w:pPr>
          </w:p>
        </w:tc>
      </w:tr>
      <w:tr w:rsidR="00280441" w:rsidRPr="000F7420" w14:paraId="1DB75C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7256F0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32205706" w14:textId="77777777" w:rsidR="00280441" w:rsidRPr="000F7420" w:rsidRDefault="00280441" w:rsidP="00280441">
            <w:pPr>
              <w:spacing w:before="0" w:after="0" w:line="240" w:lineRule="auto"/>
              <w:jc w:val="both"/>
              <w:rPr>
                <w:color w:val="auto"/>
                <w:szCs w:val="19"/>
              </w:rPr>
            </w:pPr>
          </w:p>
        </w:tc>
      </w:tr>
      <w:tr w:rsidR="00280441" w:rsidRPr="000F7420" w14:paraId="40BD0F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765D21"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3DDF75F5" w14:textId="77777777" w:rsidR="00280441" w:rsidRPr="000F7420" w:rsidRDefault="00280441" w:rsidP="00280441">
            <w:pPr>
              <w:spacing w:before="0" w:after="0" w:line="240" w:lineRule="auto"/>
              <w:jc w:val="both"/>
              <w:rPr>
                <w:color w:val="auto"/>
                <w:szCs w:val="19"/>
              </w:rPr>
            </w:pPr>
          </w:p>
        </w:tc>
      </w:tr>
      <w:tr w:rsidR="00280441" w:rsidRPr="000F7420" w14:paraId="52637FC0"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01A8060"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03BBB034"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7CFA8279"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4E28BFD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0C53915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67643291"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6C690C"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2706CC6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4ADC3321"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7CA25D2A"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7BDD0ED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A8F2E3C"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11EDB5CD"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211E8393"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F4CE41"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F994478"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05E4738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2831DEC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1C3B9FF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674279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63933CC0"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AA6416"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5CE76FB"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3CB776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55BBE4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0B9F1D0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722A809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423753F1"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28E782E"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EA53BCD"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33F3FF1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328CEF9E"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3D13B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6CF65C1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03CC1F2B"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F9C14F2"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1DC844D"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2D52C554"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8D47A02"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1A5970D7"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2A2ABE68" w14:textId="77777777" w:rsidTr="004345C0">
              <w:trPr>
                <w:cantSplit/>
                <w:trHeight w:val="744"/>
                <w:tblHeader/>
              </w:trPr>
              <w:tc>
                <w:tcPr>
                  <w:tcW w:w="850" w:type="dxa"/>
                  <w:shd w:val="clear" w:color="auto" w:fill="auto"/>
                  <w:vAlign w:val="center"/>
                </w:tcPr>
                <w:p w14:paraId="744AB5A7"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7127C7CB"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1E28A7F7"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18C073E4"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44D767AF"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1F11D3E0" w14:textId="77777777" w:rsidTr="00583196">
              <w:trPr>
                <w:cantSplit/>
                <w:trHeight w:val="14"/>
                <w:tblHeader/>
              </w:trPr>
              <w:tc>
                <w:tcPr>
                  <w:tcW w:w="4725" w:type="dxa"/>
                  <w:shd w:val="clear" w:color="auto" w:fill="auto"/>
                  <w:vAlign w:val="center"/>
                </w:tcPr>
                <w:p w14:paraId="16B17E7E"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324E5A0D"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02E179FF"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3502EB75" w14:textId="77777777" w:rsidTr="00583196">
              <w:trPr>
                <w:cantSplit/>
                <w:trHeight w:val="405"/>
                <w:tblHeader/>
              </w:trPr>
              <w:tc>
                <w:tcPr>
                  <w:tcW w:w="4725" w:type="dxa"/>
                  <w:shd w:val="clear" w:color="auto" w:fill="auto"/>
                  <w:vAlign w:val="center"/>
                </w:tcPr>
                <w:p w14:paraId="09FA009D"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56F62F0C"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3D77B90D"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74115767" w14:textId="77777777" w:rsidTr="00583196">
              <w:trPr>
                <w:cantSplit/>
                <w:trHeight w:val="354"/>
                <w:tblHeader/>
              </w:trPr>
              <w:tc>
                <w:tcPr>
                  <w:tcW w:w="4725" w:type="dxa"/>
                  <w:shd w:val="clear" w:color="auto" w:fill="auto"/>
                  <w:vAlign w:val="center"/>
                </w:tcPr>
                <w:p w14:paraId="4C0FC923"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14A4113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5345798"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2489DB85" w14:textId="77777777" w:rsidTr="00583196">
              <w:trPr>
                <w:cantSplit/>
                <w:trHeight w:val="23"/>
                <w:tblHeader/>
              </w:trPr>
              <w:tc>
                <w:tcPr>
                  <w:tcW w:w="4725" w:type="dxa"/>
                  <w:shd w:val="clear" w:color="auto" w:fill="auto"/>
                  <w:vAlign w:val="center"/>
                </w:tcPr>
                <w:p w14:paraId="58530DEA"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0549C1D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99D59C5" w14:textId="77777777" w:rsidR="009D0EC2" w:rsidRPr="000F7420" w:rsidRDefault="009D0EC2" w:rsidP="00583196">
                  <w:pPr>
                    <w:pStyle w:val="Normal1"/>
                    <w:jc w:val="center"/>
                    <w:rPr>
                      <w:rFonts w:ascii="Open Sans" w:eastAsia="Arial" w:hAnsi="Open Sans" w:cs="Open Sans"/>
                      <w:sz w:val="19"/>
                      <w:szCs w:val="19"/>
                    </w:rPr>
                  </w:pPr>
                </w:p>
              </w:tc>
            </w:tr>
          </w:tbl>
          <w:p w14:paraId="57B74805"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7F299DD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B68F55D"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499E66C"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1C9C116A"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A9839EE"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3CF36BF4"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6181394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57FE14A"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5F2B512"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9173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99A46AC"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54DC16"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8C03E6"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5A7E421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8BADE73"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3F4B70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1F15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7080D3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E961931"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F512513"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0C346C24"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AEEC89F"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659361F6"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6222114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FFDB4BF"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30BE91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AF8F75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3EE9FD1D"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2255DC5"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E8B2D59"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3C57A6E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9AB5B51"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DDAF30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3A9A9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9C22C7C"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A00499"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2DD2ADC"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79A9E206"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3186D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4C0E87E6"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64805952"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AEF85AB"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1E7B3A8"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0E41942"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0B1440C"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550F38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D9A1799"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6B87EE7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8D55487"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B18A985"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C2C0B10"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47B17B76"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8C5507"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1A6D120"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5BA93983"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EDA389A"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BA6AE0"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4EA2E1D3"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9BE3C4F"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21C88A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B436DA"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FA06858"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6103B2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7B9CB24"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6DB2EF9A"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049EEAC0"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1E4400A3"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7CFD25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AC4E2F7"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65E5002B"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D93E1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62EC546"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7B5309FC"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BB2F69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BABDEC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B8EF1F4"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039EA6A"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D446C6E"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50086A2"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4CF7781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8E2BE20"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DA48E65"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1F2608E9"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CC68ABB"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77C4FE3F"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5B5AC0A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39EAE8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99B1ACF"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604AE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1B6907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130A4B2"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22AF02C"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144C819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614E4E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A9F858E"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4D3858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51EF34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3D0175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11B5737"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50EDBC2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B5943C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A8AB217"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5DEF30B"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946160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F6764B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C8FF210"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04012742"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0C79F39"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65342CA4"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1DA16EBD"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522165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7C0AF20"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60B211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BE49E5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4BAF6C"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1958EA9"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418ECDB9"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E77145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9550BA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EADC829"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CEB0ED0"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C9B5A73"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EE9EEBB"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0F7846A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43AB8BA"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BCD856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6844F8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FE8DE2F"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0A3FA36"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DC2A962"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5477D36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3A07E4A"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7F19AA78"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16ADADFD"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FF8881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C88E71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735C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0509DFE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3F5559C"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5E1F094"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07D72C5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4CDDA61"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83F98F9"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ADC6B36"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1F87805D"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6DF0F88"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663CF37"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0E113FA9"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46C3DF3B"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357B40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6A3137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92F882A"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79B0A28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C541FBE"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2527917"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20FC429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8948A6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58D830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0E9856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0857FF85"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C77C9E">
      <w:headerReference w:type="even" r:id="rId8"/>
      <w:headerReference w:type="default" r:id="rId9"/>
      <w:footerReference w:type="even" r:id="rId10"/>
      <w:footerReference w:type="default" r:id="rId11"/>
      <w:headerReference w:type="first" r:id="rId12"/>
      <w:footerReference w:type="first" r:id="rId13"/>
      <w:pgSz w:w="11906" w:h="16838"/>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ED054" w14:textId="77777777" w:rsidR="00C35EE3" w:rsidRDefault="00C35EE3" w:rsidP="00BD4076">
      <w:pPr>
        <w:spacing w:before="0" w:after="0" w:line="240" w:lineRule="auto"/>
      </w:pPr>
      <w:r>
        <w:separator/>
      </w:r>
    </w:p>
  </w:endnote>
  <w:endnote w:type="continuationSeparator" w:id="0">
    <w:p w14:paraId="1A0ED934" w14:textId="77777777" w:rsidR="00C35EE3" w:rsidRDefault="00C35EE3"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DD074" w14:textId="77777777" w:rsidR="00C77C9E" w:rsidRDefault="00C77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4B0B" w14:textId="1648E120" w:rsidR="00280441" w:rsidRDefault="00C77C9E">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BAE1F" id="_x0000_t202" coordsize="21600,21600" o:spt="202" path="m,l,21600r21600,l21600,xe">
              <v:stroke joinstyle="miter"/>
              <v:path gradientshapeok="t" o:connecttype="rect"/>
            </v:shapetype>
            <v:shape id="Text Box 22" o:spid="_x0000_s1026" type="#_x0000_t20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filled="f" stroked="f">
              <v:textbo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350F30" id="_x0000_t32" coordsize="21600,21600" o:spt="32" o:oned="t" path="m,l21600,21600e" filled="f">
              <v:path arrowok="t" fillok="f" o:connecttype="none"/>
              <o:lock v:ext="edit" shapetype="t"/>
            </v:shapetype>
            <v:shape id="Straight Arrow Connector 21" o:spid="_x0000_s1026" type="#_x0000_t32"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strokecolor="#005191 [3212]"/>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77B91" w14:textId="77777777" w:rsidR="00C77C9E" w:rsidRDefault="00C77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89FF0" w14:textId="77777777" w:rsidR="00C35EE3" w:rsidRDefault="00C35EE3" w:rsidP="00BD4076">
      <w:pPr>
        <w:spacing w:before="0" w:after="0" w:line="240" w:lineRule="auto"/>
      </w:pPr>
      <w:r>
        <w:separator/>
      </w:r>
    </w:p>
  </w:footnote>
  <w:footnote w:type="continuationSeparator" w:id="0">
    <w:p w14:paraId="632DA42B" w14:textId="77777777" w:rsidR="00C35EE3" w:rsidRDefault="00C35EE3"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75C82" w14:textId="77777777" w:rsidR="00C77C9E" w:rsidRDefault="00C77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37496" w14:textId="77777777" w:rsidR="00C77C9E" w:rsidRDefault="00C77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6DE0A" w14:textId="77777777" w:rsidR="00280441" w:rsidRDefault="00280441">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07B4B"/>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77C9E"/>
    <w:rsid w:val="00CD1604"/>
    <w:rsid w:val="00CE1A36"/>
    <w:rsid w:val="00CE5717"/>
    <w:rsid w:val="00D1785A"/>
    <w:rsid w:val="00D30AA2"/>
    <w:rsid w:val="00D348C2"/>
    <w:rsid w:val="00D52C65"/>
    <w:rsid w:val="00D62849"/>
    <w:rsid w:val="00D72D0A"/>
    <w:rsid w:val="00DB5031"/>
    <w:rsid w:val="00DB5E71"/>
    <w:rsid w:val="00E245AA"/>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9C7D3-388B-4E1E-9765-274508C56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8</TotalTime>
  <Pages>4</Pages>
  <Words>746</Words>
  <Characters>4257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Paula Downing</cp:lastModifiedBy>
  <cp:revision>6</cp:revision>
  <cp:lastPrinted>2019-04-08T12:19:00Z</cp:lastPrinted>
  <dcterms:created xsi:type="dcterms:W3CDTF">2019-11-15T12:21:00Z</dcterms:created>
  <dcterms:modified xsi:type="dcterms:W3CDTF">2020-11-10T13:43:00Z</dcterms:modified>
</cp:coreProperties>
</file>